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B3C0F" w14:textId="77777777" w:rsidR="007B50AA" w:rsidRDefault="007B50AA" w:rsidP="007B50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TRYLLOR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7EEC0102" w14:textId="77777777" w:rsidR="007B50AA" w:rsidRDefault="007B50AA" w:rsidP="007B50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Harrietsham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3EEFA9C8" w14:textId="77777777" w:rsidR="007B50AA" w:rsidRDefault="007B50AA" w:rsidP="007B50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512178" w14:textId="77777777" w:rsidR="007B50AA" w:rsidRDefault="007B50AA" w:rsidP="007B50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7DBAD5" w14:textId="77777777" w:rsidR="007B50AA" w:rsidRDefault="007B50AA" w:rsidP="007B50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6C7546BB" w14:textId="77777777" w:rsidR="007B50AA" w:rsidRDefault="007B50AA" w:rsidP="007B50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https://www.kentarchaeology.org.uk/Research/Libr/Wills/NameOrder/T.htm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A276D77" w14:textId="77777777" w:rsidR="007B50AA" w:rsidRDefault="007B50AA" w:rsidP="007B50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9F600D" w14:textId="77777777" w:rsidR="007B50AA" w:rsidRDefault="007B50AA" w:rsidP="007B50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3482D3" w14:textId="77777777" w:rsidR="007B50AA" w:rsidRDefault="007B50AA" w:rsidP="007B50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2022</w:t>
      </w:r>
    </w:p>
    <w:p w14:paraId="1C3189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487BB" w14:textId="77777777" w:rsidR="007B50AA" w:rsidRDefault="007B50AA" w:rsidP="009139A6">
      <w:r>
        <w:separator/>
      </w:r>
    </w:p>
  </w:endnote>
  <w:endnote w:type="continuationSeparator" w:id="0">
    <w:p w14:paraId="226F8B0A" w14:textId="77777777" w:rsidR="007B50AA" w:rsidRDefault="007B50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D0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3D7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F91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E8C33" w14:textId="77777777" w:rsidR="007B50AA" w:rsidRDefault="007B50AA" w:rsidP="009139A6">
      <w:r>
        <w:separator/>
      </w:r>
    </w:p>
  </w:footnote>
  <w:footnote w:type="continuationSeparator" w:id="0">
    <w:p w14:paraId="6B6F0799" w14:textId="77777777" w:rsidR="007B50AA" w:rsidRDefault="007B50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51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144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58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0AA"/>
    <w:rsid w:val="000666E0"/>
    <w:rsid w:val="002510B7"/>
    <w:rsid w:val="005C130B"/>
    <w:rsid w:val="007B50A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09F2D"/>
  <w15:chartTrackingRefBased/>
  <w15:docId w15:val="{DD22558E-AE05-4B2E-9C15-F1D412D8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B50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T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2022-03-24T21:22:00Z</dcterms:created>
  <dcterms:modified xsi:type="dcterms:W3CDTF">2022-03-24T21:23:00Z</dcterms:modified>
</cp:coreProperties>
</file>